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571" w:rsidRDefault="009D2436" w:rsidP="009D2436">
      <w:pPr>
        <w:pStyle w:val="Heading1"/>
      </w:pPr>
      <w:r>
        <w:t>Extra Albright instructions</w:t>
      </w:r>
    </w:p>
    <w:p w:rsidR="009D2436" w:rsidRDefault="009D2436" w:rsidP="009D2436"/>
    <w:p w:rsidR="009D2436" w:rsidRDefault="009D2436" w:rsidP="009D2436">
      <w:r>
        <w:t xml:space="preserve">I downloaded the Calendar Control.zip file from the Web and unzipped its MSCAL.OCX and </w:t>
      </w:r>
      <w:r w:rsidR="004F3820">
        <w:t>I</w:t>
      </w:r>
      <w:r>
        <w:t>nstallation instructions</w:t>
      </w:r>
      <w:r w:rsidR="004F3820">
        <w:t xml:space="preserve"> for mscal.pdf</w:t>
      </w:r>
      <w:r>
        <w:t>. However, I found these instructions somewhat confusing as I tried to register the control on my Windows 7 and 8</w:t>
      </w:r>
      <w:r w:rsidR="004F3820">
        <w:t>.1</w:t>
      </w:r>
      <w:r>
        <w:t xml:space="preserve"> machines. The following might help:</w:t>
      </w:r>
    </w:p>
    <w:p w:rsidR="009D2436" w:rsidRDefault="009D2436" w:rsidP="009D2436">
      <w:pPr>
        <w:pStyle w:val="ListParagraph"/>
        <w:numPr>
          <w:ilvl w:val="0"/>
          <w:numId w:val="66"/>
        </w:numPr>
      </w:pPr>
      <w:r>
        <w:t>There is no help (.</w:t>
      </w:r>
      <w:proofErr w:type="spellStart"/>
      <w:r>
        <w:t>hlp</w:t>
      </w:r>
      <w:proofErr w:type="spellEnd"/>
      <w:r>
        <w:t>) file</w:t>
      </w:r>
      <w:r w:rsidR="004F3820">
        <w:t xml:space="preserve"> as advertised in the .zip file (and you don’t need it).</w:t>
      </w:r>
    </w:p>
    <w:p w:rsidR="009D2436" w:rsidRDefault="009D2436" w:rsidP="009D2436">
      <w:pPr>
        <w:pStyle w:val="ListParagraph"/>
        <w:numPr>
          <w:ilvl w:val="0"/>
          <w:numId w:val="66"/>
        </w:numPr>
      </w:pPr>
      <w:r>
        <w:t xml:space="preserve">The confusing part is about 32-bit versus 64-bit. As the instructions clearly state, the calendar control will </w:t>
      </w:r>
      <w:r>
        <w:rPr>
          <w:i/>
        </w:rPr>
        <w:t xml:space="preserve">not </w:t>
      </w:r>
      <w:r>
        <w:t xml:space="preserve">work with the 64-bit version of Office. However, you </w:t>
      </w:r>
      <w:r w:rsidR="004F3820">
        <w:t>can use</w:t>
      </w:r>
      <w:r>
        <w:t xml:space="preserve"> 64-bit Windows 7 or 8 (or 8.1)</w:t>
      </w:r>
      <w:r w:rsidR="004F3820">
        <w:t>. In this case,</w:t>
      </w:r>
      <w:r>
        <w:t xml:space="preserve"> you need to store the MSCAL.OCX file in the C:\Windows\SysWOW64 folder, not the C:\Windows\System32 folder.</w:t>
      </w:r>
      <w:r w:rsidR="004F3820">
        <w:t xml:space="preserve"> Then you should run the following commands, </w:t>
      </w:r>
      <w:r w:rsidR="004F3820" w:rsidRPr="004F3820">
        <w:rPr>
          <w:b/>
        </w:rPr>
        <w:t>as an administrator</w:t>
      </w:r>
      <w:r w:rsidR="004F3820">
        <w:t xml:space="preserve">, from the </w:t>
      </w:r>
      <w:proofErr w:type="spellStart"/>
      <w:r w:rsidR="004F3820">
        <w:t>Cmd</w:t>
      </w:r>
      <w:proofErr w:type="spellEnd"/>
      <w:r w:rsidR="004F3820">
        <w:t xml:space="preserve"> window:</w:t>
      </w:r>
      <w:bookmarkStart w:id="0" w:name="_GoBack"/>
      <w:bookmarkEnd w:id="0"/>
    </w:p>
    <w:p w:rsidR="004F3820" w:rsidRPr="009D2436" w:rsidRDefault="004F3820" w:rsidP="004F3820">
      <w:r>
        <w:rPr>
          <w:noProof/>
        </w:rPr>
        <w:drawing>
          <wp:inline distT="0" distB="0" distL="0" distR="0">
            <wp:extent cx="4699000" cy="1828800"/>
            <wp:effectExtent l="0" t="0" r="6350" b="0"/>
            <wp:docPr id="1" name="Picture 1" descr="C:\Users\Chris\Dropbox\My Books\VBA 5e\Calendar Control\Cmd Wind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\Dropbox\My Books\VBA 5e\Calendar Control\Cmd Window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3820" w:rsidRPr="009D2436"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F7" w:rsidRDefault="00A610F7">
      <w:r>
        <w:separator/>
      </w:r>
    </w:p>
  </w:endnote>
  <w:endnote w:type="continuationSeparator" w:id="0">
    <w:p w:rsidR="00A610F7" w:rsidRDefault="00A6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742" w:rsidRDefault="00A610F7">
    <w:pPr>
      <w:pStyle w:val="Footer"/>
    </w:pPr>
    <w:r>
      <w:fldChar w:fldCharType="begin"/>
    </w:r>
    <w:r>
      <w:instrText xml:space="preserve"> AUTHOR </w:instrText>
    </w:r>
    <w:r>
      <w:fldChar w:fldCharType="separate"/>
    </w:r>
    <w:r w:rsidR="003F5742">
      <w:rPr>
        <w:noProof/>
      </w:rPr>
      <w:t>Chris Albright</w:t>
    </w:r>
    <w:r>
      <w:rPr>
        <w:noProof/>
      </w:rPr>
      <w:fldChar w:fldCharType="end"/>
    </w:r>
    <w:r w:rsidR="003F5742">
      <w:tab/>
      <w:t xml:space="preserve">Page </w:t>
    </w:r>
    <w:r w:rsidR="003F5742">
      <w:fldChar w:fldCharType="begin"/>
    </w:r>
    <w:r w:rsidR="003F5742">
      <w:instrText xml:space="preserve"> PAGE </w:instrText>
    </w:r>
    <w:r w:rsidR="003F5742">
      <w:fldChar w:fldCharType="separate"/>
    </w:r>
    <w:r w:rsidR="004F3820">
      <w:rPr>
        <w:noProof/>
      </w:rPr>
      <w:t>1</w:t>
    </w:r>
    <w:r w:rsidR="003F5742">
      <w:fldChar w:fldCharType="end"/>
    </w:r>
    <w:r w:rsidR="003F5742">
      <w:tab/>
    </w:r>
    <w:r w:rsidR="003F5742">
      <w:fldChar w:fldCharType="begin"/>
    </w:r>
    <w:r w:rsidR="003F5742">
      <w:instrText xml:space="preserve"> DATE \@ "M/d/yyyy" </w:instrText>
    </w:r>
    <w:r w:rsidR="003F5742">
      <w:fldChar w:fldCharType="separate"/>
    </w:r>
    <w:r w:rsidR="005348E4">
      <w:rPr>
        <w:noProof/>
      </w:rPr>
      <w:t>8/19/2014</w:t>
    </w:r>
    <w:r w:rsidR="003F574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F7" w:rsidRDefault="00A610F7">
      <w:r>
        <w:separator/>
      </w:r>
    </w:p>
  </w:footnote>
  <w:footnote w:type="continuationSeparator" w:id="0">
    <w:p w:rsidR="00A610F7" w:rsidRDefault="00A6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AE581554"/>
    <w:lvl w:ilvl="0">
      <w:start w:val="1"/>
      <w:numFmt w:val="lowerLetter"/>
      <w:pStyle w:val="ListNumber2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>
    <w:nsid w:val="FFFFFF89"/>
    <w:multiLevelType w:val="singleLevel"/>
    <w:tmpl w:val="AB22B8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63214"/>
    <w:multiLevelType w:val="hybridMultilevel"/>
    <w:tmpl w:val="EF72839C"/>
    <w:lvl w:ilvl="0" w:tplc="8C6CB2D0">
      <w:start w:val="1"/>
      <w:numFmt w:val="lowerLetter"/>
      <w:lvlText w:val="%1."/>
      <w:lvlJc w:val="left"/>
      <w:pPr>
        <w:tabs>
          <w:tab w:val="num" w:pos="1980"/>
        </w:tabs>
        <w:ind w:left="1980" w:firstLine="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A5A5B"/>
    <w:multiLevelType w:val="hybridMultilevel"/>
    <w:tmpl w:val="7720762E"/>
    <w:lvl w:ilvl="0" w:tplc="0AA25FD4">
      <w:start w:val="1"/>
      <w:numFmt w:val="bullet"/>
      <w:pStyle w:val="List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BEAEAE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AA0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C405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EDC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64EA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F0FC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DACB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DE9B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E1C6B"/>
    <w:multiLevelType w:val="hybridMultilevel"/>
    <w:tmpl w:val="DE82E114"/>
    <w:lvl w:ilvl="0" w:tplc="74486C76">
      <w:start w:val="1"/>
      <w:numFmt w:val="lowerLetter"/>
      <w:lvlText w:val="%1."/>
      <w:lvlJc w:val="left"/>
      <w:pPr>
        <w:tabs>
          <w:tab w:val="num" w:pos="1980"/>
        </w:tabs>
        <w:ind w:left="1980" w:firstLine="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631105"/>
    <w:multiLevelType w:val="multilevel"/>
    <w:tmpl w:val="2880065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68A97B60"/>
    <w:multiLevelType w:val="hybridMultilevel"/>
    <w:tmpl w:val="E20A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86187"/>
    <w:multiLevelType w:val="multilevel"/>
    <w:tmpl w:val="288006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7E293118"/>
    <w:multiLevelType w:val="hybridMultilevel"/>
    <w:tmpl w:val="624207F0"/>
    <w:lvl w:ilvl="0" w:tplc="A7004D88">
      <w:start w:val="65535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7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7"/>
    <w:lvlOverride w:ilvl="0">
      <w:startOverride w:val="1"/>
    </w:lvlOverride>
  </w:num>
  <w:num w:numId="47">
    <w:abstractNumId w:val="7"/>
    <w:lvlOverride w:ilvl="0">
      <w:startOverride w:val="1"/>
    </w:lvlOverride>
  </w:num>
  <w:num w:numId="48">
    <w:abstractNumId w:val="7"/>
    <w:lvlOverride w:ilvl="0">
      <w:startOverride w:val="1"/>
    </w:lvlOverride>
  </w:num>
  <w:num w:numId="49">
    <w:abstractNumId w:val="7"/>
    <w:lvlOverride w:ilvl="0">
      <w:startOverride w:val="1"/>
    </w:lvlOverride>
  </w:num>
  <w:num w:numId="50">
    <w:abstractNumId w:val="7"/>
    <w:lvlOverride w:ilvl="0">
      <w:startOverride w:val="1"/>
    </w:lvlOverride>
  </w:num>
  <w:num w:numId="51">
    <w:abstractNumId w:val="7"/>
    <w:lvlOverride w:ilvl="0">
      <w:startOverride w:val="1"/>
    </w:lvlOverride>
  </w:num>
  <w:num w:numId="52">
    <w:abstractNumId w:val="0"/>
    <w:lvlOverride w:ilvl="0">
      <w:startOverride w:val="1"/>
    </w:lvlOverride>
  </w:num>
  <w:num w:numId="53">
    <w:abstractNumId w:val="7"/>
    <w:lvlOverride w:ilvl="0">
      <w:startOverride w:val="1"/>
    </w:lvlOverride>
  </w:num>
  <w:num w:numId="54">
    <w:abstractNumId w:val="7"/>
    <w:lvlOverride w:ilvl="0">
      <w:startOverride w:val="1"/>
    </w:lvlOverride>
  </w:num>
  <w:num w:numId="55">
    <w:abstractNumId w:val="7"/>
    <w:lvlOverride w:ilvl="0">
      <w:startOverride w:val="1"/>
    </w:lvlOverride>
  </w:num>
  <w:num w:numId="56">
    <w:abstractNumId w:val="7"/>
    <w:lvlOverride w:ilvl="0">
      <w:startOverride w:val="1"/>
    </w:lvlOverride>
  </w:num>
  <w:num w:numId="57">
    <w:abstractNumId w:val="7"/>
    <w:lvlOverride w:ilvl="0">
      <w:startOverride w:val="1"/>
    </w:lvlOverride>
  </w:num>
  <w:num w:numId="58">
    <w:abstractNumId w:val="7"/>
    <w:lvlOverride w:ilvl="0">
      <w:startOverride w:val="1"/>
    </w:lvlOverride>
  </w:num>
  <w:num w:numId="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</w:num>
  <w:num w:numId="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"/>
  </w:num>
  <w:num w:numId="63">
    <w:abstractNumId w:val="2"/>
  </w:num>
  <w:num w:numId="64">
    <w:abstractNumId w:val="4"/>
  </w:num>
  <w:num w:numId="65">
    <w:abstractNumId w:val="1"/>
  </w:num>
  <w:num w:numId="66">
    <w:abstractNumId w:val="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A8"/>
    <w:rsid w:val="00010729"/>
    <w:rsid w:val="0002741E"/>
    <w:rsid w:val="00096D88"/>
    <w:rsid w:val="000A34B7"/>
    <w:rsid w:val="000A460E"/>
    <w:rsid w:val="000B75F4"/>
    <w:rsid w:val="000D2921"/>
    <w:rsid w:val="000F0ED0"/>
    <w:rsid w:val="00103396"/>
    <w:rsid w:val="00112CCA"/>
    <w:rsid w:val="00117D4C"/>
    <w:rsid w:val="001345A8"/>
    <w:rsid w:val="001A29F8"/>
    <w:rsid w:val="001A2A94"/>
    <w:rsid w:val="001B79AC"/>
    <w:rsid w:val="001C3EAC"/>
    <w:rsid w:val="001E2E0A"/>
    <w:rsid w:val="00210D63"/>
    <w:rsid w:val="00212186"/>
    <w:rsid w:val="002229A5"/>
    <w:rsid w:val="00222A7C"/>
    <w:rsid w:val="002724D4"/>
    <w:rsid w:val="002957B2"/>
    <w:rsid w:val="002A1070"/>
    <w:rsid w:val="002B0183"/>
    <w:rsid w:val="002B3192"/>
    <w:rsid w:val="002C3044"/>
    <w:rsid w:val="002D7E9C"/>
    <w:rsid w:val="002E3C7B"/>
    <w:rsid w:val="003026D0"/>
    <w:rsid w:val="00336B9F"/>
    <w:rsid w:val="00350E2A"/>
    <w:rsid w:val="003620A0"/>
    <w:rsid w:val="00371407"/>
    <w:rsid w:val="003B051F"/>
    <w:rsid w:val="003B06EC"/>
    <w:rsid w:val="003E12E8"/>
    <w:rsid w:val="003E3F00"/>
    <w:rsid w:val="003F3820"/>
    <w:rsid w:val="003F5742"/>
    <w:rsid w:val="00415DAD"/>
    <w:rsid w:val="0041754D"/>
    <w:rsid w:val="00426EE5"/>
    <w:rsid w:val="004674CA"/>
    <w:rsid w:val="004717C2"/>
    <w:rsid w:val="004718C8"/>
    <w:rsid w:val="00491204"/>
    <w:rsid w:val="004C260C"/>
    <w:rsid w:val="004E7186"/>
    <w:rsid w:val="004F3820"/>
    <w:rsid w:val="00500420"/>
    <w:rsid w:val="00515020"/>
    <w:rsid w:val="0053177F"/>
    <w:rsid w:val="005348E4"/>
    <w:rsid w:val="00547B18"/>
    <w:rsid w:val="00552F62"/>
    <w:rsid w:val="005603BD"/>
    <w:rsid w:val="0057511D"/>
    <w:rsid w:val="005823DF"/>
    <w:rsid w:val="00592473"/>
    <w:rsid w:val="00596AF0"/>
    <w:rsid w:val="005C5AC6"/>
    <w:rsid w:val="005C5BCE"/>
    <w:rsid w:val="005C7275"/>
    <w:rsid w:val="005E4BF0"/>
    <w:rsid w:val="0060326B"/>
    <w:rsid w:val="00613646"/>
    <w:rsid w:val="0062068C"/>
    <w:rsid w:val="00632B80"/>
    <w:rsid w:val="00665B79"/>
    <w:rsid w:val="00666326"/>
    <w:rsid w:val="00675304"/>
    <w:rsid w:val="006829EB"/>
    <w:rsid w:val="006834DD"/>
    <w:rsid w:val="006A0674"/>
    <w:rsid w:val="006F6F78"/>
    <w:rsid w:val="0074307D"/>
    <w:rsid w:val="00743A72"/>
    <w:rsid w:val="00757131"/>
    <w:rsid w:val="00757144"/>
    <w:rsid w:val="0076178F"/>
    <w:rsid w:val="007810ED"/>
    <w:rsid w:val="007872E5"/>
    <w:rsid w:val="0079548B"/>
    <w:rsid w:val="007975DB"/>
    <w:rsid w:val="007C4CC8"/>
    <w:rsid w:val="007D1550"/>
    <w:rsid w:val="007D373C"/>
    <w:rsid w:val="007F0CED"/>
    <w:rsid w:val="00800636"/>
    <w:rsid w:val="00804B3B"/>
    <w:rsid w:val="00857720"/>
    <w:rsid w:val="00864F2B"/>
    <w:rsid w:val="0087639F"/>
    <w:rsid w:val="00877EEC"/>
    <w:rsid w:val="00892E4B"/>
    <w:rsid w:val="008C56EB"/>
    <w:rsid w:val="008D2D9C"/>
    <w:rsid w:val="008E0A5C"/>
    <w:rsid w:val="008F02C2"/>
    <w:rsid w:val="009126D8"/>
    <w:rsid w:val="00915E23"/>
    <w:rsid w:val="00925F2B"/>
    <w:rsid w:val="00942445"/>
    <w:rsid w:val="00950E10"/>
    <w:rsid w:val="00970ABB"/>
    <w:rsid w:val="00982B15"/>
    <w:rsid w:val="00993E62"/>
    <w:rsid w:val="009A30A8"/>
    <w:rsid w:val="009B63CA"/>
    <w:rsid w:val="009C5976"/>
    <w:rsid w:val="009D2436"/>
    <w:rsid w:val="009E0F66"/>
    <w:rsid w:val="009F0910"/>
    <w:rsid w:val="00A268C1"/>
    <w:rsid w:val="00A46A6A"/>
    <w:rsid w:val="00A610F7"/>
    <w:rsid w:val="00A64566"/>
    <w:rsid w:val="00A6493C"/>
    <w:rsid w:val="00A770BE"/>
    <w:rsid w:val="00A95FE7"/>
    <w:rsid w:val="00A96843"/>
    <w:rsid w:val="00A97588"/>
    <w:rsid w:val="00AB545C"/>
    <w:rsid w:val="00AD604A"/>
    <w:rsid w:val="00B425C9"/>
    <w:rsid w:val="00B63482"/>
    <w:rsid w:val="00B67F85"/>
    <w:rsid w:val="00B845B3"/>
    <w:rsid w:val="00B84AB0"/>
    <w:rsid w:val="00BB41B1"/>
    <w:rsid w:val="00BE6199"/>
    <w:rsid w:val="00C0749B"/>
    <w:rsid w:val="00C4797E"/>
    <w:rsid w:val="00C613BB"/>
    <w:rsid w:val="00C85B3C"/>
    <w:rsid w:val="00CA5D5B"/>
    <w:rsid w:val="00D03F80"/>
    <w:rsid w:val="00D06791"/>
    <w:rsid w:val="00D2580B"/>
    <w:rsid w:val="00D4221A"/>
    <w:rsid w:val="00D5226C"/>
    <w:rsid w:val="00D7441F"/>
    <w:rsid w:val="00DA716D"/>
    <w:rsid w:val="00DB310A"/>
    <w:rsid w:val="00DD6116"/>
    <w:rsid w:val="00DF026A"/>
    <w:rsid w:val="00DF62E7"/>
    <w:rsid w:val="00E1427B"/>
    <w:rsid w:val="00E24BE9"/>
    <w:rsid w:val="00E4073A"/>
    <w:rsid w:val="00E634F0"/>
    <w:rsid w:val="00E74641"/>
    <w:rsid w:val="00E97D3F"/>
    <w:rsid w:val="00EA10BC"/>
    <w:rsid w:val="00EC1C78"/>
    <w:rsid w:val="00EC3593"/>
    <w:rsid w:val="00EC4866"/>
    <w:rsid w:val="00ED1571"/>
    <w:rsid w:val="00ED17E4"/>
    <w:rsid w:val="00EF1116"/>
    <w:rsid w:val="00EF2FDB"/>
    <w:rsid w:val="00F008FD"/>
    <w:rsid w:val="00F106EF"/>
    <w:rsid w:val="00F456ED"/>
    <w:rsid w:val="00F6131E"/>
    <w:rsid w:val="00FA1CDF"/>
    <w:rsid w:val="00FE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748C1D-74DE-4932-9739-7C057EB4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</w:pPr>
  </w:style>
  <w:style w:type="paragraph" w:styleId="Heading1">
    <w:name w:val="heading 1"/>
    <w:basedOn w:val="Normal"/>
    <w:next w:val="Heading2"/>
    <w:qFormat/>
    <w:pPr>
      <w:outlineLvl w:val="0"/>
    </w:pPr>
    <w:rPr>
      <w:b/>
      <w:bCs/>
      <w:sz w:val="32"/>
    </w:rPr>
  </w:style>
  <w:style w:type="paragraph" w:styleId="Heading2">
    <w:name w:val="heading 2"/>
    <w:basedOn w:val="Heading1"/>
    <w:next w:val="Heading3"/>
    <w:qFormat/>
    <w:pPr>
      <w:keepNext/>
      <w:outlineLvl w:val="1"/>
    </w:pPr>
    <w:rPr>
      <w:bCs w:val="0"/>
      <w:sz w:val="28"/>
    </w:rPr>
  </w:style>
  <w:style w:type="paragraph" w:styleId="Heading3">
    <w:name w:val="heading 3"/>
    <w:basedOn w:val="Heading1"/>
    <w:next w:val="Normal"/>
    <w:qFormat/>
    <w:pPr>
      <w:keepNext/>
      <w:outlineLvl w:val="2"/>
    </w:pPr>
    <w:rPr>
      <w:bCs w:val="0"/>
      <w:sz w:val="24"/>
    </w:rPr>
  </w:style>
  <w:style w:type="paragraph" w:styleId="Heading4">
    <w:name w:val="heading 4"/>
    <w:basedOn w:val="Heading1"/>
    <w:next w:val="Normal"/>
    <w:qFormat/>
    <w:pPr>
      <w:keepNext/>
      <w:outlineLvl w:val="3"/>
    </w:pPr>
    <w:rPr>
      <w:b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</w:style>
  <w:style w:type="paragraph" w:customStyle="1" w:styleId="FigureCaption">
    <w:name w:val="FigureCaption"/>
    <w:basedOn w:val="Normal"/>
    <w:next w:val="Figure"/>
    <w:rsid w:val="003E3F00"/>
    <w:pPr>
      <w:keepNext/>
    </w:pPr>
    <w:rPr>
      <w:b/>
      <w:bCs/>
    </w:rPr>
  </w:style>
  <w:style w:type="paragraph" w:customStyle="1" w:styleId="Figure">
    <w:name w:val="Figure"/>
    <w:basedOn w:val="Normal"/>
    <w:next w:val="Normal"/>
    <w:rPr>
      <w:b/>
      <w:bCs/>
    </w:rPr>
  </w:style>
  <w:style w:type="paragraph" w:styleId="ListBullet">
    <w:name w:val="List Bullet"/>
    <w:basedOn w:val="Normal"/>
    <w:pPr>
      <w:numPr>
        <w:numId w:val="3"/>
      </w:numPr>
    </w:pPr>
  </w:style>
  <w:style w:type="paragraph" w:styleId="ListNumber">
    <w:name w:val="List Number"/>
    <w:basedOn w:val="Normal"/>
    <w:pPr>
      <w:numPr>
        <w:numId w:val="17"/>
      </w:numPr>
    </w:pPr>
  </w:style>
  <w:style w:type="paragraph" w:customStyle="1" w:styleId="VBAShaded">
    <w:name w:val="VBAShaded"/>
    <w:basedOn w:val="Normal"/>
    <w:next w:val="Normal"/>
    <w:rsid w:val="003620A0"/>
    <w:pPr>
      <w:shd w:val="clear" w:color="auto" w:fill="E0E0E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0"/>
    </w:pPr>
    <w:rPr>
      <w:rFonts w:ascii="Letter Gothic" w:hAnsi="Letter Gothic"/>
      <w:sz w:val="16"/>
    </w:rPr>
  </w:style>
  <w:style w:type="paragraph" w:styleId="ListNumber2">
    <w:name w:val="List Number 2"/>
    <w:basedOn w:val="ListNumber"/>
    <w:pPr>
      <w:numPr>
        <w:numId w:val="1"/>
      </w:numPr>
    </w:pPr>
  </w:style>
  <w:style w:type="paragraph" w:customStyle="1" w:styleId="Example">
    <w:name w:val="Example"/>
    <w:basedOn w:val="Heading4"/>
    <w:next w:val="Normal"/>
    <w:rsid w:val="00FE062F"/>
    <w:rPr>
      <w:bCs/>
    </w:rPr>
  </w:style>
  <w:style w:type="paragraph" w:customStyle="1" w:styleId="Exercise">
    <w:name w:val="Exercise"/>
    <w:basedOn w:val="Heading4"/>
    <w:next w:val="Normal"/>
    <w:rPr>
      <w:bCs/>
    </w:rPr>
  </w:style>
  <w:style w:type="paragraph" w:customStyle="1" w:styleId="EndChptExercises">
    <w:name w:val="End Chpt Exercises"/>
    <w:basedOn w:val="Heading3"/>
    <w:next w:val="ListNumber"/>
  </w:style>
  <w:style w:type="paragraph" w:customStyle="1" w:styleId="Formula">
    <w:name w:val="Formula"/>
    <w:basedOn w:val="Normal"/>
    <w:next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</w:tabs>
    </w:pPr>
    <w:rPr>
      <w:rFonts w:ascii="Letter Gothic" w:hAnsi="Letter Gothic"/>
      <w:b/>
    </w:rPr>
  </w:style>
  <w:style w:type="character" w:styleId="CommentReference">
    <w:name w:val="annotation reference"/>
    <w:basedOn w:val="DefaultParagraphFont"/>
    <w:semiHidden/>
    <w:rsid w:val="00A97588"/>
    <w:rPr>
      <w:sz w:val="16"/>
      <w:szCs w:val="16"/>
    </w:rPr>
  </w:style>
  <w:style w:type="paragraph" w:styleId="CommentText">
    <w:name w:val="annotation text"/>
    <w:basedOn w:val="Normal"/>
    <w:semiHidden/>
    <w:rsid w:val="00A97588"/>
  </w:style>
  <w:style w:type="paragraph" w:styleId="CommentSubject">
    <w:name w:val="annotation subject"/>
    <w:basedOn w:val="CommentText"/>
    <w:next w:val="CommentText"/>
    <w:semiHidden/>
    <w:rsid w:val="00A97588"/>
    <w:rPr>
      <w:b/>
      <w:bCs/>
    </w:rPr>
  </w:style>
  <w:style w:type="paragraph" w:styleId="BalloonText">
    <w:name w:val="Balloon Text"/>
    <w:basedOn w:val="Normal"/>
    <w:semiHidden/>
    <w:rsid w:val="00A97588"/>
    <w:rPr>
      <w:rFonts w:ascii="Tahoma" w:hAnsi="Tahoma" w:cs="Tahoma"/>
      <w:sz w:val="16"/>
      <w:szCs w:val="16"/>
    </w:rPr>
  </w:style>
  <w:style w:type="character" w:customStyle="1" w:styleId="VBAinline">
    <w:name w:val="VBA inline"/>
    <w:basedOn w:val="DefaultParagraphFont"/>
    <w:uiPriority w:val="1"/>
    <w:qFormat/>
    <w:rsid w:val="00743A72"/>
    <w:rPr>
      <w:rFonts w:ascii="Letter Gothic" w:hAnsi="Letter Gothic"/>
      <w:b/>
      <w:sz w:val="18"/>
    </w:rPr>
  </w:style>
  <w:style w:type="paragraph" w:styleId="ListParagraph">
    <w:name w:val="List Paragraph"/>
    <w:basedOn w:val="Normal"/>
    <w:uiPriority w:val="34"/>
    <w:qFormat/>
    <w:rsid w:val="009D2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BABo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VBABook.dot</Template>
  <TotalTime>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4: Getting Started with VBA</vt:lpstr>
    </vt:vector>
  </TitlesOfParts>
  <Company>Indiana University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Getting Started with VBA</dc:title>
  <dc:creator>Chris Albright</dc:creator>
  <cp:lastModifiedBy>Chris Albright</cp:lastModifiedBy>
  <cp:revision>2</cp:revision>
  <cp:lastPrinted>2000-09-13T15:25:00Z</cp:lastPrinted>
  <dcterms:created xsi:type="dcterms:W3CDTF">2014-08-19T16:10:00Z</dcterms:created>
  <dcterms:modified xsi:type="dcterms:W3CDTF">2014-08-19T16:10:00Z</dcterms:modified>
</cp:coreProperties>
</file>